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F4" w:rsidRDefault="00AC1BF4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AC1BF4" w:rsidRPr="004C163C" w:rsidRDefault="00AC1BF4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AC1BF4" w:rsidRPr="004B444B" w:rsidRDefault="00AC1BF4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AC1BF4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AC1BF4" w:rsidRPr="004B444B" w:rsidRDefault="00AC1BF4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AC1BF4" w:rsidRDefault="00AC1BF4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AC1BF4" w:rsidRPr="00E61551" w:rsidRDefault="00AC1BF4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AC1BF4" w:rsidRPr="00D23317" w:rsidRDefault="00AC1BF4" w:rsidP="00AE0107">
      <w:pPr>
        <w:suppressAutoHyphens w:val="0"/>
        <w:autoSpaceDN w:val="0"/>
        <w:adjustRightInd w:val="0"/>
        <w:jc w:val="center"/>
        <w:rPr>
          <w:i/>
          <w:color w:val="auto"/>
          <w:lang w:eastAsia="pl-PL"/>
        </w:rPr>
      </w:pPr>
      <w:r w:rsidRPr="00D23317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D23317">
        <w:rPr>
          <w:b/>
          <w:bCs/>
          <w:color w:val="auto"/>
          <w:lang w:eastAsia="pl-PL"/>
        </w:rPr>
        <w:t>„</w:t>
      </w:r>
      <w:bookmarkEnd w:id="0"/>
      <w:r w:rsidRPr="00D23317">
        <w:rPr>
          <w:b/>
          <w:bCs/>
          <w:color w:val="auto"/>
          <w:sz w:val="28"/>
          <w:szCs w:val="28"/>
          <w:lang w:eastAsia="pl-PL"/>
        </w:rPr>
        <w:t>Zagospodarowanie terenu boiska w Lasociach – etap II”</w:t>
      </w:r>
      <w:bookmarkEnd w:id="1"/>
      <w:r w:rsidRPr="00D23317">
        <w:rPr>
          <w:i/>
          <w:color w:val="auto"/>
          <w:sz w:val="28"/>
          <w:szCs w:val="28"/>
          <w:lang w:eastAsia="pl-PL"/>
        </w:rPr>
        <w:t>,</w:t>
      </w:r>
      <w:r w:rsidRPr="00D23317">
        <w:rPr>
          <w:i/>
          <w:color w:val="auto"/>
          <w:lang w:eastAsia="pl-PL"/>
        </w:rPr>
        <w:t xml:space="preserve"> </w:t>
      </w:r>
    </w:p>
    <w:p w:rsidR="00AC1BF4" w:rsidRPr="00DC2695" w:rsidRDefault="00AC1BF4" w:rsidP="00AE0107">
      <w:pPr>
        <w:suppressAutoHyphens w:val="0"/>
        <w:autoSpaceDN w:val="0"/>
        <w:adjustRightInd w:val="0"/>
        <w:jc w:val="center"/>
        <w:rPr>
          <w:b/>
          <w:bCs/>
          <w:color w:val="FF0000"/>
          <w:sz w:val="28"/>
          <w:szCs w:val="28"/>
          <w:lang w:eastAsia="pl-PL"/>
        </w:rPr>
      </w:pPr>
    </w:p>
    <w:p w:rsidR="00AC1BF4" w:rsidRPr="00275863" w:rsidRDefault="00AC1BF4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AC1BF4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AC1BF4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AC1BF4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C1BF4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AC1BF4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AC1BF4" w:rsidRPr="00237778" w:rsidRDefault="00AC1BF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AC1BF4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AC1BF4" w:rsidRPr="004C163C" w:rsidRDefault="00AC1BF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AC1BF4" w:rsidRPr="004C163C" w:rsidSect="004C163C">
      <w:headerReference w:type="default" r:id="rId6"/>
      <w:footerReference w:type="default" r:id="rId7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BF4" w:rsidRDefault="00AC1BF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AC1BF4" w:rsidRDefault="00AC1BF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BF4" w:rsidRDefault="00AC1BF4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6.85pt;margin-top:-60.75pt;width:485.95pt;height:77.2pt;z-index:-251656192;mso-wrap-style:none;v-text-anchor:middle" strokecolor="#3465a4">
          <v:stroke joinstyle="round"/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BF4" w:rsidRDefault="00AC1BF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AC1BF4" w:rsidRDefault="00AC1BF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BF4" w:rsidRDefault="00AC1BF4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FS.271.3.2024</w:t>
    </w:r>
  </w:p>
  <w:p w:rsidR="00AC1BF4" w:rsidRPr="00237778" w:rsidRDefault="00AC1BF4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41B20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C4333"/>
    <w:rsid w:val="002E4FFE"/>
    <w:rsid w:val="002E580B"/>
    <w:rsid w:val="00311428"/>
    <w:rsid w:val="003235FF"/>
    <w:rsid w:val="003559F4"/>
    <w:rsid w:val="003622B8"/>
    <w:rsid w:val="003804A4"/>
    <w:rsid w:val="00397A9A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27CA7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17F8E"/>
    <w:rsid w:val="00820C2C"/>
    <w:rsid w:val="008304DC"/>
    <w:rsid w:val="008554A8"/>
    <w:rsid w:val="0086602B"/>
    <w:rsid w:val="008978CE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C1BF4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23317"/>
    <w:rsid w:val="00D27C5F"/>
    <w:rsid w:val="00D3527B"/>
    <w:rsid w:val="00DA2423"/>
    <w:rsid w:val="00DB5D99"/>
    <w:rsid w:val="00DC23D5"/>
    <w:rsid w:val="00DC2695"/>
    <w:rsid w:val="00DC406B"/>
    <w:rsid w:val="00DC5AFB"/>
    <w:rsid w:val="00DD262B"/>
    <w:rsid w:val="00DD72A5"/>
    <w:rsid w:val="00DF3459"/>
    <w:rsid w:val="00E06813"/>
    <w:rsid w:val="00E2594E"/>
    <w:rsid w:val="00E33F18"/>
    <w:rsid w:val="00E53D20"/>
    <w:rsid w:val="00E61551"/>
    <w:rsid w:val="00E61FEB"/>
    <w:rsid w:val="00E93D27"/>
    <w:rsid w:val="00E97E59"/>
    <w:rsid w:val="00EA4A1B"/>
    <w:rsid w:val="00EC6D92"/>
    <w:rsid w:val="00EE46CB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30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209</Words>
  <Characters>1254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2024-06-17T06:56:00Z</dcterms:modified>
</cp:coreProperties>
</file>